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6EF" w:rsidRDefault="003E16EF" w:rsidP="003E16EF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Robert MASON</w:t>
      </w:r>
      <w:r>
        <w:rPr>
          <w:rStyle w:val="Hyperlink"/>
          <w:u w:val="none"/>
        </w:rPr>
        <w:t xml:space="preserve">       (fl.1478)</w:t>
      </w:r>
    </w:p>
    <w:p w:rsidR="003E16EF" w:rsidRDefault="003E16EF" w:rsidP="003E16EF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3E16EF" w:rsidRDefault="003E16EF" w:rsidP="003E16EF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3E16EF" w:rsidRDefault="003E16EF" w:rsidP="003E16EF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 xml:space="preserve">  3 Nov.1478</w:t>
      </w:r>
      <w:r>
        <w:tab/>
        <w:t xml:space="preserve">He was a witness when John </w:t>
      </w:r>
      <w:proofErr w:type="spellStart"/>
      <w:proofErr w:type="gramStart"/>
      <w:r>
        <w:t>Fermour</w:t>
      </w:r>
      <w:proofErr w:type="spellEnd"/>
      <w:r>
        <w:t>(</w:t>
      </w:r>
      <w:proofErr w:type="gramEnd"/>
      <w:r>
        <w:t xml:space="preserve">q.v.) and others granted a </w:t>
      </w:r>
      <w:proofErr w:type="spellStart"/>
      <w:r>
        <w:t>messuage</w:t>
      </w:r>
      <w:proofErr w:type="spellEnd"/>
    </w:p>
    <w:p w:rsidR="003E16EF" w:rsidRDefault="003E16EF" w:rsidP="003E16EF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</w:r>
      <w:proofErr w:type="gramStart"/>
      <w:r>
        <w:t>in</w:t>
      </w:r>
      <w:proofErr w:type="gramEnd"/>
      <w:r>
        <w:t xml:space="preserve"> </w:t>
      </w:r>
      <w:proofErr w:type="spellStart"/>
      <w:r>
        <w:t>Rotherfield</w:t>
      </w:r>
      <w:proofErr w:type="spellEnd"/>
      <w:r>
        <w:t xml:space="preserve">, Sussex, to Sir John </w:t>
      </w:r>
      <w:proofErr w:type="spellStart"/>
      <w:r>
        <w:t>Fenys</w:t>
      </w:r>
      <w:proofErr w:type="spellEnd"/>
      <w:r>
        <w:t>(q.v.) and others.</w:t>
      </w:r>
    </w:p>
    <w:p w:rsidR="003E16EF" w:rsidRDefault="003E16EF" w:rsidP="003E16EF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tab/>
      </w:r>
      <w:r>
        <w:tab/>
      </w:r>
      <w:r>
        <w:rPr>
          <w:rStyle w:val="Hyperlink"/>
          <w:u w:val="none"/>
        </w:rPr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  ref. DYK/362)</w:t>
      </w:r>
    </w:p>
    <w:p w:rsidR="003E16EF" w:rsidRDefault="003E16EF" w:rsidP="003E16EF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3E16EF" w:rsidRDefault="003E16EF" w:rsidP="003E16EF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3E16EF" w:rsidRDefault="003E16EF" w:rsidP="003E16EF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9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6EF" w:rsidRDefault="003E16EF" w:rsidP="00920DE3">
      <w:pPr>
        <w:spacing w:after="0" w:line="240" w:lineRule="auto"/>
      </w:pPr>
      <w:r>
        <w:separator/>
      </w:r>
    </w:p>
  </w:endnote>
  <w:endnote w:type="continuationSeparator" w:id="0">
    <w:p w:rsidR="003E16EF" w:rsidRDefault="003E16E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6EF" w:rsidRDefault="003E16EF" w:rsidP="00920DE3">
      <w:pPr>
        <w:spacing w:after="0" w:line="240" w:lineRule="auto"/>
      </w:pPr>
      <w:r>
        <w:separator/>
      </w:r>
    </w:p>
  </w:footnote>
  <w:footnote w:type="continuationSeparator" w:id="0">
    <w:p w:rsidR="003E16EF" w:rsidRDefault="003E16E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EF"/>
    <w:rsid w:val="00120749"/>
    <w:rsid w:val="003E16E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E16E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E16E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2015-03-18T22:28:00Z</dcterms:created>
  <dcterms:modified xsi:type="dcterms:W3CDTF">2015-03-18T22:28:00Z</dcterms:modified>
</cp:coreProperties>
</file>